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D1C85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GODBERD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FFC0D1B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38FA924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95885E0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1493E8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47AE13B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391F65E2" w14:textId="77777777" w:rsidR="000E3BC6" w:rsidRPr="00065994" w:rsidRDefault="000E3BC6" w:rsidP="000E3BC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4945397" w14:textId="77777777" w:rsidR="000E3BC6" w:rsidRDefault="000E3BC6" w:rsidP="000E3BC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9577C15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C3FFC42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BD4684" w14:textId="77777777" w:rsidR="000E3BC6" w:rsidRDefault="000E3BC6" w:rsidP="000E3BC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4 December 2023</w:t>
      </w:r>
    </w:p>
    <w:p w14:paraId="2B90D5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6234C" w14:textId="77777777" w:rsidR="000E3BC6" w:rsidRDefault="000E3BC6" w:rsidP="009139A6">
      <w:r>
        <w:separator/>
      </w:r>
    </w:p>
  </w:endnote>
  <w:endnote w:type="continuationSeparator" w:id="0">
    <w:p w14:paraId="6950016A" w14:textId="77777777" w:rsidR="000E3BC6" w:rsidRDefault="000E3B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A19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A8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25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361C" w14:textId="77777777" w:rsidR="000E3BC6" w:rsidRDefault="000E3BC6" w:rsidP="009139A6">
      <w:r>
        <w:separator/>
      </w:r>
    </w:p>
  </w:footnote>
  <w:footnote w:type="continuationSeparator" w:id="0">
    <w:p w14:paraId="2F83DF73" w14:textId="77777777" w:rsidR="000E3BC6" w:rsidRDefault="000E3B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6AF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18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E16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BC6"/>
    <w:rsid w:val="000666E0"/>
    <w:rsid w:val="000E3BC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98B07"/>
  <w15:chartTrackingRefBased/>
  <w15:docId w15:val="{7AE42613-448C-4FBB-8592-0CB4AFA0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2024-02-22T07:44:00Z</dcterms:created>
  <dcterms:modified xsi:type="dcterms:W3CDTF">2024-02-22T07:49:00Z</dcterms:modified>
</cp:coreProperties>
</file>